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58" w:rsidRPr="00F620DF" w:rsidRDefault="005F3D58" w:rsidP="00C0095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1</w:t>
      </w:r>
    </w:p>
    <w:p w:rsidR="005F3D58" w:rsidRPr="00E839A5" w:rsidRDefault="005F3D58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5F3D58" w:rsidRPr="00E839A5" w:rsidRDefault="005F3D58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внесении изменений в решение Совета депутатов</w:t>
      </w:r>
    </w:p>
    <w:p w:rsidR="005F3D58" w:rsidRPr="00E839A5" w:rsidRDefault="005F3D58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Ордынского района Новосибирской области</w:t>
      </w:r>
    </w:p>
    <w:p w:rsidR="005F3D58" w:rsidRPr="00E839A5" w:rsidRDefault="005F3D58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>«О бюджете Ордынского района Новосибирской области на 201</w:t>
      </w:r>
      <w:r>
        <w:rPr>
          <w:sz w:val="20"/>
          <w:szCs w:val="20"/>
        </w:rPr>
        <w:t>7</w:t>
      </w:r>
      <w:r w:rsidRPr="00E839A5">
        <w:rPr>
          <w:sz w:val="20"/>
          <w:szCs w:val="20"/>
        </w:rPr>
        <w:t xml:space="preserve"> год</w:t>
      </w:r>
    </w:p>
    <w:p w:rsidR="005F3D58" w:rsidRDefault="005F3D58" w:rsidP="00E839A5">
      <w:pPr>
        <w:jc w:val="right"/>
        <w:rPr>
          <w:sz w:val="20"/>
          <w:szCs w:val="20"/>
        </w:rPr>
      </w:pP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</w:r>
      <w:r w:rsidRPr="00E839A5">
        <w:rPr>
          <w:sz w:val="20"/>
          <w:szCs w:val="20"/>
        </w:rPr>
        <w:tab/>
        <w:t>и плановый период 201</w:t>
      </w:r>
      <w:r>
        <w:rPr>
          <w:sz w:val="20"/>
          <w:szCs w:val="20"/>
        </w:rPr>
        <w:t>8</w:t>
      </w:r>
      <w:r w:rsidRPr="00E839A5">
        <w:rPr>
          <w:sz w:val="20"/>
          <w:szCs w:val="20"/>
        </w:rPr>
        <w:t xml:space="preserve"> и 201</w:t>
      </w:r>
      <w:r>
        <w:rPr>
          <w:sz w:val="20"/>
          <w:szCs w:val="20"/>
        </w:rPr>
        <w:t>9</w:t>
      </w:r>
      <w:r w:rsidRPr="00E839A5">
        <w:rPr>
          <w:sz w:val="20"/>
          <w:szCs w:val="20"/>
        </w:rPr>
        <w:t xml:space="preserve"> годов»</w:t>
      </w:r>
    </w:p>
    <w:p w:rsidR="005F3D58" w:rsidRDefault="005F3D58" w:rsidP="00E839A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05 октября 2017 года №147 </w:t>
      </w:r>
    </w:p>
    <w:p w:rsidR="005F3D58" w:rsidRDefault="005F3D58" w:rsidP="00C0095A">
      <w:pPr>
        <w:jc w:val="right"/>
        <w:rPr>
          <w:sz w:val="20"/>
          <w:szCs w:val="20"/>
        </w:rPr>
      </w:pPr>
    </w:p>
    <w:tbl>
      <w:tblPr>
        <w:tblW w:w="10095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5F3D58" w:rsidRPr="00EB395F" w:rsidTr="00260AAE">
        <w:trPr>
          <w:trHeight w:val="270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5F3D58" w:rsidRDefault="005F3D58" w:rsidP="00260AAE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5F3D58" w:rsidRPr="009B30DB" w:rsidRDefault="005F3D58" w:rsidP="00215ECB">
            <w:pPr>
              <w:jc w:val="center"/>
              <w:rPr>
                <w:b/>
                <w:bCs/>
                <w:sz w:val="28"/>
                <w:szCs w:val="28"/>
              </w:rPr>
            </w:pPr>
            <w:r w:rsidRPr="009B30DB">
              <w:rPr>
                <w:b/>
                <w:bCs/>
                <w:sz w:val="28"/>
                <w:szCs w:val="28"/>
              </w:rPr>
              <w:t>целевым статьям</w:t>
            </w:r>
            <w:r>
              <w:rPr>
                <w:b/>
                <w:bCs/>
                <w:sz w:val="28"/>
                <w:szCs w:val="28"/>
              </w:rPr>
              <w:t xml:space="preserve">, группам и подгруппам видов расходов классификации </w:t>
            </w:r>
            <w:r w:rsidRPr="009B30DB">
              <w:rPr>
                <w:b/>
                <w:bCs/>
                <w:sz w:val="28"/>
                <w:szCs w:val="28"/>
              </w:rPr>
              <w:t xml:space="preserve"> расходов бюджета Ордынского района Новосибирской области</w:t>
            </w:r>
          </w:p>
        </w:tc>
      </w:tr>
      <w:tr w:rsidR="005F3D58" w:rsidRPr="00EB395F" w:rsidTr="00260AAE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Pr="00EB395F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</w:tr>
    </w:tbl>
    <w:p w:rsidR="005F3D58" w:rsidRDefault="005F3D58" w:rsidP="00C0095A"/>
    <w:tbl>
      <w:tblPr>
        <w:tblW w:w="5025" w:type="pct"/>
        <w:tblLayout w:type="fixed"/>
        <w:tblLook w:val="0000"/>
      </w:tblPr>
      <w:tblGrid>
        <w:gridCol w:w="257"/>
        <w:gridCol w:w="257"/>
        <w:gridCol w:w="258"/>
        <w:gridCol w:w="258"/>
        <w:gridCol w:w="3219"/>
        <w:gridCol w:w="1437"/>
        <w:gridCol w:w="758"/>
        <w:gridCol w:w="1051"/>
        <w:gridCol w:w="857"/>
        <w:gridCol w:w="2120"/>
      </w:tblGrid>
      <w:tr w:rsidR="005F3D58" w:rsidTr="00260AAE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260AA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3D58" w:rsidRDefault="005F3D58" w:rsidP="00E45DD5">
            <w:pPr>
              <w:ind w:firstLine="0"/>
              <w:rPr>
                <w:sz w:val="20"/>
                <w:szCs w:val="20"/>
              </w:rPr>
            </w:pPr>
          </w:p>
          <w:p w:rsidR="005F3D58" w:rsidRDefault="005F3D58" w:rsidP="00E45DD5">
            <w:pPr>
              <w:ind w:firstLine="0"/>
              <w:rPr>
                <w:sz w:val="20"/>
                <w:szCs w:val="20"/>
              </w:rPr>
            </w:pPr>
          </w:p>
        </w:tc>
      </w:tr>
      <w:tr w:rsidR="005F3D58" w:rsidTr="00260AAE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Default="005F3D58" w:rsidP="00260AA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Pr="00215ECB" w:rsidRDefault="005F3D58" w:rsidP="00E7412C">
            <w:pPr>
              <w:jc w:val="center"/>
              <w:rPr>
                <w:bCs/>
                <w:sz w:val="28"/>
                <w:szCs w:val="28"/>
              </w:rPr>
            </w:pPr>
            <w:r w:rsidRPr="00215ECB">
              <w:rPr>
                <w:bCs/>
                <w:sz w:val="28"/>
                <w:szCs w:val="28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 расходов бюджета Ордынского района Новосибирской области на 2017 год</w:t>
            </w:r>
          </w:p>
        </w:tc>
      </w:tr>
    </w:tbl>
    <w:p w:rsidR="005F3D58" w:rsidRDefault="005F3D58" w:rsidP="00C0095A">
      <w:pPr>
        <w:jc w:val="right"/>
      </w:pPr>
    </w:p>
    <w:p w:rsidR="005F3D58" w:rsidRDefault="005F3D58" w:rsidP="00496D77">
      <w:pPr>
        <w:tabs>
          <w:tab w:val="left" w:pos="5580"/>
        </w:tabs>
        <w:jc w:val="right"/>
      </w:pPr>
      <w:r>
        <w:tab/>
        <w:t xml:space="preserve">   </w:t>
      </w:r>
      <w:r>
        <w:tab/>
        <w:t>тыс.рублей</w:t>
      </w:r>
    </w:p>
    <w:tbl>
      <w:tblPr>
        <w:tblW w:w="10260" w:type="dxa"/>
        <w:tblInd w:w="468" w:type="dxa"/>
        <w:tblLayout w:type="fixed"/>
        <w:tblLook w:val="00A0"/>
      </w:tblPr>
      <w:tblGrid>
        <w:gridCol w:w="5"/>
        <w:gridCol w:w="4850"/>
        <w:gridCol w:w="6"/>
        <w:gridCol w:w="894"/>
        <w:gridCol w:w="6"/>
        <w:gridCol w:w="1074"/>
        <w:gridCol w:w="6"/>
        <w:gridCol w:w="1634"/>
        <w:gridCol w:w="6"/>
        <w:gridCol w:w="873"/>
        <w:gridCol w:w="6"/>
        <w:gridCol w:w="900"/>
      </w:tblGrid>
      <w:tr w:rsidR="005F3D58" w:rsidRPr="00167F31" w:rsidTr="00324005">
        <w:trPr>
          <w:trHeight w:val="405"/>
        </w:trPr>
        <w:tc>
          <w:tcPr>
            <w:tcW w:w="486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nil"/>
              <w:bottom w:val="nil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КБ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520" w:type="dxa"/>
            <w:gridSpan w:val="4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F3D58" w:rsidRPr="00167F31" w:rsidRDefault="005F3D58" w:rsidP="000E4323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5F3D58" w:rsidRPr="00167F31" w:rsidTr="00324005">
        <w:trPr>
          <w:trHeight w:val="68"/>
        </w:trPr>
        <w:tc>
          <w:tcPr>
            <w:tcW w:w="4860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520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F3D58" w:rsidRPr="00167F31" w:rsidTr="00324005">
        <w:trPr>
          <w:trHeight w:val="386"/>
        </w:trPr>
        <w:tc>
          <w:tcPr>
            <w:tcW w:w="4860" w:type="dxa"/>
            <w:gridSpan w:val="3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5F3D58" w:rsidRPr="00167F31" w:rsidTr="00324005">
        <w:trPr>
          <w:trHeight w:val="255"/>
        </w:trPr>
        <w:tc>
          <w:tcPr>
            <w:tcW w:w="486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7F3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641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3D58" w:rsidRPr="00167F31" w:rsidRDefault="005F3D58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1 257 562,9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5F3D58" w:rsidRPr="00CA4D8C" w:rsidTr="00324005">
        <w:trPr>
          <w:trHeight w:val="972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5F3D58" w:rsidRPr="00CA4D8C" w:rsidTr="00324005">
        <w:trPr>
          <w:trHeight w:val="972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"Пожарная безопасностьна территории Ордынского района Новосибирской области на 2017-2020 годы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trHeight w:val="972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85 838,9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поразвитию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F3D58" w:rsidRPr="00CA4D8C" w:rsidTr="00324005">
        <w:trPr>
          <w:trHeight w:val="588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5F3D58" w:rsidRPr="00CA4D8C" w:rsidTr="00324005">
        <w:trPr>
          <w:trHeight w:val="972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5F3D58" w:rsidRPr="00CA4D8C" w:rsidTr="00324005">
        <w:trPr>
          <w:trHeight w:val="780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5F3D58" w:rsidRPr="00CA4D8C" w:rsidTr="00324005">
        <w:trPr>
          <w:trHeight w:val="396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5F3D58" w:rsidRPr="00CA4D8C" w:rsidTr="00324005">
        <w:trPr>
          <w:trHeight w:val="225"/>
        </w:trPr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1 707,0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CA4D8C">
              <w:rPr>
                <w:rFonts w:ascii="Arial" w:hAnsi="Arial" w:cs="Arial"/>
                <w:sz w:val="16"/>
                <w:szCs w:val="16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155 734,6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5F3D58" w:rsidRPr="00CA4D8C" w:rsidTr="00324005">
        <w:trPr>
          <w:gridBefore w:val="1"/>
          <w:trHeight w:val="135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5F3D58" w:rsidRPr="00CA4D8C" w:rsidTr="00324005">
        <w:trPr>
          <w:gridBefore w:val="1"/>
          <w:trHeight w:val="135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137 305,8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30 348,5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подпрограммы"Безопасностьжилищно-коммунального хозяйства"  ГП НСО "Жилищно-коммунальное хозяйствоНСО В 2015-2020 годах"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58 681,0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10 871,2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5F3D58" w:rsidRPr="00CA4D8C" w:rsidTr="00324005">
        <w:trPr>
          <w:gridBefore w:val="1"/>
          <w:trHeight w:val="135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5F3D58" w:rsidRPr="00CA4D8C" w:rsidTr="00324005">
        <w:trPr>
          <w:gridBefore w:val="1"/>
          <w:trHeight w:val="154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5F3D58" w:rsidRPr="00CA4D8C" w:rsidTr="00324005">
        <w:trPr>
          <w:gridBefore w:val="1"/>
          <w:trHeight w:val="154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154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135 444,3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96 832,4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5F3D58" w:rsidRPr="00CA4D8C" w:rsidTr="00324005">
        <w:trPr>
          <w:gridBefore w:val="1"/>
          <w:trHeight w:val="154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библиотекНСО к информационной- телекомуникационной сети "Интернет" и развития бивлиотечного дела с учетом задачи расширения информационных технологий и оцифровки на 2017 год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5F3D58" w:rsidRPr="00CA4D8C" w:rsidTr="00324005">
        <w:trPr>
          <w:gridBefore w:val="1"/>
          <w:trHeight w:val="1164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F3D58" w:rsidRPr="00CA4D8C" w:rsidTr="00324005">
        <w:trPr>
          <w:gridBefore w:val="1"/>
          <w:trHeight w:val="154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5F3D58" w:rsidRPr="00CA4D8C" w:rsidTr="00324005">
        <w:trPr>
          <w:gridBefore w:val="1"/>
          <w:trHeight w:val="972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финанасами в Новосибирской области на 2014- 2019 годы"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F3D58" w:rsidRPr="00CA4D8C" w:rsidTr="00324005">
        <w:trPr>
          <w:gridBefore w:val="1"/>
          <w:trHeight w:val="588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5F3D58" w:rsidRPr="00CA4D8C" w:rsidTr="00324005">
        <w:trPr>
          <w:gridBefore w:val="1"/>
          <w:trHeight w:val="780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F3D58" w:rsidRPr="00CA4D8C" w:rsidTr="00324005">
        <w:trPr>
          <w:gridBefore w:val="1"/>
          <w:trHeight w:val="396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4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A4D8C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5F3D58" w:rsidRPr="00CA4D8C" w:rsidTr="00324005">
        <w:trPr>
          <w:gridBefore w:val="1"/>
          <w:trHeight w:val="225"/>
        </w:trPr>
        <w:tc>
          <w:tcPr>
            <w:tcW w:w="1026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F3D58" w:rsidRPr="00CA4D8C" w:rsidRDefault="005F3D58" w:rsidP="00CA4D8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ИТОГО:                                                                                                                                                                                           </w:t>
            </w:r>
            <w:r w:rsidRPr="00CA4D8C">
              <w:rPr>
                <w:rFonts w:ascii="Arial" w:hAnsi="Arial" w:cs="Arial"/>
                <w:b/>
                <w:bCs/>
                <w:sz w:val="16"/>
                <w:szCs w:val="16"/>
              </w:rPr>
              <w:t>1 262 459,70</w:t>
            </w:r>
          </w:p>
        </w:tc>
      </w:tr>
    </w:tbl>
    <w:p w:rsidR="005F3D58" w:rsidRDefault="005F3D58"/>
    <w:p w:rsidR="005F3D58" w:rsidRDefault="005F3D58"/>
    <w:p w:rsidR="005F3D58" w:rsidRDefault="005F3D58"/>
    <w:p w:rsidR="005F3D58" w:rsidRDefault="005F3D58" w:rsidP="00FD6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Глава Ордынского района</w:t>
      </w:r>
    </w:p>
    <w:p w:rsidR="005F3D58" w:rsidRDefault="005F3D58" w:rsidP="00FD6E6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Новосибирской области                                                                                                         О.А.Орел</w:t>
      </w:r>
    </w:p>
    <w:p w:rsidR="005F3D58" w:rsidRDefault="005F3D58" w:rsidP="00FD6E6A"/>
    <w:p w:rsidR="005F3D58" w:rsidRDefault="005F3D58"/>
    <w:sectPr w:rsidR="005F3D58" w:rsidSect="00324005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D58" w:rsidRDefault="005F3D58" w:rsidP="005529EA">
      <w:pPr>
        <w:spacing w:line="240" w:lineRule="auto"/>
      </w:pPr>
      <w:r>
        <w:separator/>
      </w:r>
    </w:p>
  </w:endnote>
  <w:endnote w:type="continuationSeparator" w:id="0">
    <w:p w:rsidR="005F3D58" w:rsidRDefault="005F3D58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D58" w:rsidRDefault="005F3D58" w:rsidP="005529EA">
      <w:pPr>
        <w:spacing w:line="240" w:lineRule="auto"/>
      </w:pPr>
      <w:r>
        <w:separator/>
      </w:r>
    </w:p>
  </w:footnote>
  <w:footnote w:type="continuationSeparator" w:id="0">
    <w:p w:rsidR="005F3D58" w:rsidRDefault="005F3D58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3D58" w:rsidRDefault="005F3D58" w:rsidP="00877FDC">
    <w:pPr>
      <w:pStyle w:val="Header"/>
      <w:jc w:val="center"/>
    </w:pPr>
    <w:fldSimple w:instr=" PAGE   \* MERGEFORMAT ">
      <w:r>
        <w:rPr>
          <w:noProof/>
        </w:rPr>
        <w:t>19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095A"/>
    <w:rsid w:val="00011388"/>
    <w:rsid w:val="00014CA3"/>
    <w:rsid w:val="00015B89"/>
    <w:rsid w:val="00016E50"/>
    <w:rsid w:val="00022E37"/>
    <w:rsid w:val="0002531E"/>
    <w:rsid w:val="000275E1"/>
    <w:rsid w:val="0003025A"/>
    <w:rsid w:val="00030A08"/>
    <w:rsid w:val="00036E53"/>
    <w:rsid w:val="00037EDF"/>
    <w:rsid w:val="00043AD9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1E7F"/>
    <w:rsid w:val="000974DC"/>
    <w:rsid w:val="000A2BCE"/>
    <w:rsid w:val="000A2CEB"/>
    <w:rsid w:val="000A3B0F"/>
    <w:rsid w:val="000A3C3F"/>
    <w:rsid w:val="000A55D6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3A99"/>
    <w:rsid w:val="001B7777"/>
    <w:rsid w:val="001B79BE"/>
    <w:rsid w:val="001C4E64"/>
    <w:rsid w:val="001C58AB"/>
    <w:rsid w:val="001C6400"/>
    <w:rsid w:val="001C7318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5690"/>
    <w:rsid w:val="00227C34"/>
    <w:rsid w:val="00227D41"/>
    <w:rsid w:val="00231D28"/>
    <w:rsid w:val="002461BF"/>
    <w:rsid w:val="0025201C"/>
    <w:rsid w:val="00253F3F"/>
    <w:rsid w:val="00260AAE"/>
    <w:rsid w:val="00262008"/>
    <w:rsid w:val="002651F1"/>
    <w:rsid w:val="00271AED"/>
    <w:rsid w:val="0027477B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5DB0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79BD"/>
    <w:rsid w:val="002F060C"/>
    <w:rsid w:val="002F0CD4"/>
    <w:rsid w:val="00300CA1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005"/>
    <w:rsid w:val="00324A74"/>
    <w:rsid w:val="003307E9"/>
    <w:rsid w:val="0033140D"/>
    <w:rsid w:val="003319DE"/>
    <w:rsid w:val="003323DB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09B2"/>
    <w:rsid w:val="00391752"/>
    <w:rsid w:val="003973E4"/>
    <w:rsid w:val="003A2021"/>
    <w:rsid w:val="003A2B30"/>
    <w:rsid w:val="003B2AC2"/>
    <w:rsid w:val="003B4740"/>
    <w:rsid w:val="003C05B7"/>
    <w:rsid w:val="003C1054"/>
    <w:rsid w:val="003C1B3F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4AD"/>
    <w:rsid w:val="003F2B1D"/>
    <w:rsid w:val="00401219"/>
    <w:rsid w:val="004036C1"/>
    <w:rsid w:val="0041104F"/>
    <w:rsid w:val="00412BA4"/>
    <w:rsid w:val="00413510"/>
    <w:rsid w:val="00417895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0FBB"/>
    <w:rsid w:val="00441DA6"/>
    <w:rsid w:val="00445336"/>
    <w:rsid w:val="00445567"/>
    <w:rsid w:val="0044585B"/>
    <w:rsid w:val="00446D7C"/>
    <w:rsid w:val="004525AC"/>
    <w:rsid w:val="004547A2"/>
    <w:rsid w:val="00454A42"/>
    <w:rsid w:val="00455D14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6286"/>
    <w:rsid w:val="004E72FF"/>
    <w:rsid w:val="004F5B85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6D4C"/>
    <w:rsid w:val="00524CC9"/>
    <w:rsid w:val="00527BBD"/>
    <w:rsid w:val="0053691C"/>
    <w:rsid w:val="005468F7"/>
    <w:rsid w:val="00546B26"/>
    <w:rsid w:val="005476CE"/>
    <w:rsid w:val="00552483"/>
    <w:rsid w:val="00552908"/>
    <w:rsid w:val="005529EA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DAA"/>
    <w:rsid w:val="0059159A"/>
    <w:rsid w:val="00595842"/>
    <w:rsid w:val="0059598D"/>
    <w:rsid w:val="00597A15"/>
    <w:rsid w:val="00597CC2"/>
    <w:rsid w:val="005A10B5"/>
    <w:rsid w:val="005A1630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3D58"/>
    <w:rsid w:val="005F6C1E"/>
    <w:rsid w:val="005F7C66"/>
    <w:rsid w:val="00603FF2"/>
    <w:rsid w:val="006062D7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40D0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6C2C"/>
    <w:rsid w:val="00697890"/>
    <w:rsid w:val="006A4432"/>
    <w:rsid w:val="006A4695"/>
    <w:rsid w:val="006A5814"/>
    <w:rsid w:val="006B30F6"/>
    <w:rsid w:val="006B37B5"/>
    <w:rsid w:val="006B4C60"/>
    <w:rsid w:val="006B5E14"/>
    <w:rsid w:val="006B65ED"/>
    <w:rsid w:val="006C0A7F"/>
    <w:rsid w:val="006C1C73"/>
    <w:rsid w:val="006C1CAD"/>
    <w:rsid w:val="006C4DB9"/>
    <w:rsid w:val="006C5C10"/>
    <w:rsid w:val="006C7FB2"/>
    <w:rsid w:val="006D1B16"/>
    <w:rsid w:val="006D2537"/>
    <w:rsid w:val="006D4666"/>
    <w:rsid w:val="006D6EAA"/>
    <w:rsid w:val="006D71AC"/>
    <w:rsid w:val="006F52FD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01F"/>
    <w:rsid w:val="00790220"/>
    <w:rsid w:val="00790C49"/>
    <w:rsid w:val="007925E8"/>
    <w:rsid w:val="00795380"/>
    <w:rsid w:val="00797FF6"/>
    <w:rsid w:val="007A0F55"/>
    <w:rsid w:val="007A2EE4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0A60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651B9"/>
    <w:rsid w:val="008727DA"/>
    <w:rsid w:val="00875B6B"/>
    <w:rsid w:val="008763C9"/>
    <w:rsid w:val="00876C1D"/>
    <w:rsid w:val="008774EA"/>
    <w:rsid w:val="00877ED9"/>
    <w:rsid w:val="00877FDC"/>
    <w:rsid w:val="00880AD5"/>
    <w:rsid w:val="0089744F"/>
    <w:rsid w:val="00897CE6"/>
    <w:rsid w:val="008A6243"/>
    <w:rsid w:val="008B0427"/>
    <w:rsid w:val="008B1E3C"/>
    <w:rsid w:val="008B2868"/>
    <w:rsid w:val="008B69D5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723D"/>
    <w:rsid w:val="00940209"/>
    <w:rsid w:val="00941247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4F87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30DB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35D6"/>
    <w:rsid w:val="009F6A82"/>
    <w:rsid w:val="00A0554A"/>
    <w:rsid w:val="00A060C8"/>
    <w:rsid w:val="00A06311"/>
    <w:rsid w:val="00A07906"/>
    <w:rsid w:val="00A20A11"/>
    <w:rsid w:val="00A21AB6"/>
    <w:rsid w:val="00A23B65"/>
    <w:rsid w:val="00A246AD"/>
    <w:rsid w:val="00A265E0"/>
    <w:rsid w:val="00A3124A"/>
    <w:rsid w:val="00A32046"/>
    <w:rsid w:val="00A3279A"/>
    <w:rsid w:val="00A32C81"/>
    <w:rsid w:val="00A33F9F"/>
    <w:rsid w:val="00A35479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30ED7"/>
    <w:rsid w:val="00B32FED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4D8C"/>
    <w:rsid w:val="00CA772F"/>
    <w:rsid w:val="00CA7F8E"/>
    <w:rsid w:val="00CB1AEA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0BF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4974"/>
    <w:rsid w:val="00D5533F"/>
    <w:rsid w:val="00D57BFF"/>
    <w:rsid w:val="00D62B45"/>
    <w:rsid w:val="00D63EAF"/>
    <w:rsid w:val="00D664C8"/>
    <w:rsid w:val="00D67351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B27C9"/>
    <w:rsid w:val="00DB5BE8"/>
    <w:rsid w:val="00DB71BA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F7F"/>
    <w:rsid w:val="00E232C9"/>
    <w:rsid w:val="00E264E1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5DD5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9A5"/>
    <w:rsid w:val="00E83DFF"/>
    <w:rsid w:val="00E83E99"/>
    <w:rsid w:val="00E84490"/>
    <w:rsid w:val="00E861B6"/>
    <w:rsid w:val="00E9115E"/>
    <w:rsid w:val="00E9324B"/>
    <w:rsid w:val="00E938E8"/>
    <w:rsid w:val="00E97A7F"/>
    <w:rsid w:val="00EA24C5"/>
    <w:rsid w:val="00EB0CEF"/>
    <w:rsid w:val="00EB2141"/>
    <w:rsid w:val="00EB395F"/>
    <w:rsid w:val="00EB451D"/>
    <w:rsid w:val="00EB59CB"/>
    <w:rsid w:val="00EB6269"/>
    <w:rsid w:val="00EB6593"/>
    <w:rsid w:val="00ED370D"/>
    <w:rsid w:val="00ED5477"/>
    <w:rsid w:val="00ED63E1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57A2F"/>
    <w:rsid w:val="00F60835"/>
    <w:rsid w:val="00F620DF"/>
    <w:rsid w:val="00F65919"/>
    <w:rsid w:val="00F6658B"/>
    <w:rsid w:val="00F67B8A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68D"/>
    <w:rsid w:val="00FD20B6"/>
    <w:rsid w:val="00FD24AE"/>
    <w:rsid w:val="00FD6E6A"/>
    <w:rsid w:val="00FD7EF1"/>
    <w:rsid w:val="00FE4563"/>
    <w:rsid w:val="00FE496C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95A"/>
    <w:pPr>
      <w:widowControl w:val="0"/>
      <w:autoSpaceDE w:val="0"/>
      <w:autoSpaceDN w:val="0"/>
      <w:adjustRightInd w:val="0"/>
      <w:spacing w:line="256" w:lineRule="auto"/>
      <w:ind w:firstLine="420"/>
      <w:jc w:val="both"/>
    </w:pPr>
    <w:rPr>
      <w:rFonts w:ascii="Times New Roman" w:eastAsia="Times New Roman" w:hAnsi="Times New Roman"/>
      <w:sz w:val="18"/>
      <w:szCs w:val="1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C0095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0095A"/>
    <w:rPr>
      <w:rFonts w:cs="Times New Roman"/>
      <w:color w:val="800080"/>
      <w:u w:val="single"/>
    </w:rPr>
  </w:style>
  <w:style w:type="paragraph" w:customStyle="1" w:styleId="xl25">
    <w:name w:val="xl25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Normal"/>
    <w:uiPriority w:val="99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Normal"/>
    <w:uiPriority w:val="99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Normal"/>
    <w:uiPriority w:val="99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"/>
    <w:uiPriority w:val="99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"/>
    <w:uiPriority w:val="99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"/>
    <w:uiPriority w:val="99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Normal"/>
    <w:uiPriority w:val="99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Normal"/>
    <w:uiPriority w:val="99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Normal"/>
    <w:uiPriority w:val="99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"/>
    <w:uiPriority w:val="99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Normal"/>
    <w:uiPriority w:val="99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Normal"/>
    <w:uiPriority w:val="99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Normal"/>
    <w:uiPriority w:val="99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Normal"/>
    <w:uiPriority w:val="99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"/>
    <w:uiPriority w:val="99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Header">
    <w:name w:val="header"/>
    <w:basedOn w:val="Normal"/>
    <w:link w:val="HeaderChar"/>
    <w:uiPriority w:val="99"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529EA"/>
    <w:rPr>
      <w:rFonts w:ascii="Times New Roman" w:hAnsi="Times New Roman" w:cs="Times New Roman"/>
      <w:sz w:val="18"/>
      <w:szCs w:val="18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529EA"/>
    <w:rPr>
      <w:rFonts w:ascii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Normal"/>
    <w:uiPriority w:val="99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Normal"/>
    <w:uiPriority w:val="99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uiPriority w:val="99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uiPriority w:val="99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uiPriority w:val="99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"/>
    <w:uiPriority w:val="99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"/>
    <w:uiPriority w:val="99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"/>
    <w:uiPriority w:val="99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"/>
    <w:uiPriority w:val="99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Normal"/>
    <w:uiPriority w:val="99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Normal"/>
    <w:uiPriority w:val="99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Normal"/>
    <w:uiPriority w:val="99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"/>
    <w:uiPriority w:val="99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Normal"/>
    <w:uiPriority w:val="99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Normal"/>
    <w:uiPriority w:val="99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Normal"/>
    <w:uiPriority w:val="99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Normal"/>
    <w:uiPriority w:val="99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Normal"/>
    <w:uiPriority w:val="99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Normal"/>
    <w:uiPriority w:val="99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"/>
    <w:uiPriority w:val="99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Normal"/>
    <w:uiPriority w:val="99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Normal"/>
    <w:uiPriority w:val="99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"/>
    <w:uiPriority w:val="99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"/>
    <w:uiPriority w:val="99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"/>
    <w:uiPriority w:val="99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"/>
    <w:uiPriority w:val="99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Normal"/>
    <w:uiPriority w:val="99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Normal"/>
    <w:uiPriority w:val="99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Normal"/>
    <w:uiPriority w:val="99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Normal"/>
    <w:uiPriority w:val="99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Normal"/>
    <w:uiPriority w:val="99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Normal"/>
    <w:uiPriority w:val="99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Normal"/>
    <w:uiPriority w:val="99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Normal"/>
    <w:uiPriority w:val="99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Normal"/>
    <w:uiPriority w:val="99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Normal"/>
    <w:uiPriority w:val="99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A3547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5479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3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3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19</Pages>
  <Words>10533</Words>
  <Characters>-32766</Characters>
  <Application>Microsoft Office Outlook</Application>
  <DocSecurity>0</DocSecurity>
  <Lines>0</Lines>
  <Paragraphs>0</Paragraphs>
  <ScaleCrop>false</ScaleCrop>
  <Company>Krokoz™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Наталья</cp:lastModifiedBy>
  <cp:revision>60</cp:revision>
  <cp:lastPrinted>2017-10-04T07:32:00Z</cp:lastPrinted>
  <dcterms:created xsi:type="dcterms:W3CDTF">2013-11-06T04:43:00Z</dcterms:created>
  <dcterms:modified xsi:type="dcterms:W3CDTF">2017-10-05T07:51:00Z</dcterms:modified>
</cp:coreProperties>
</file>